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1BF9" w:rsidRDefault="00C81BF9" w:rsidP="00C81B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Margaret DARELL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81BF9" w:rsidRDefault="00C81BF9" w:rsidP="00C81BF9">
      <w:pPr>
        <w:rPr>
          <w:rFonts w:ascii="Times New Roman" w:hAnsi="Times New Roman" w:cs="Times New Roman"/>
        </w:rPr>
      </w:pPr>
    </w:p>
    <w:p w:rsidR="00C81BF9" w:rsidRDefault="00C81BF9" w:rsidP="00C81BF9">
      <w:pPr>
        <w:rPr>
          <w:rFonts w:ascii="Times New Roman" w:hAnsi="Times New Roman" w:cs="Times New Roman"/>
        </w:rPr>
      </w:pPr>
    </w:p>
    <w:p w:rsidR="00C81BF9" w:rsidRDefault="00C81BF9" w:rsidP="00C81B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She made a plaint of debt against Richard Milner of Topcliffe, </w:t>
      </w:r>
    </w:p>
    <w:p w:rsidR="00C81BF9" w:rsidRDefault="00C81BF9" w:rsidP="00C81B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Yorkshire(q.v.).</w:t>
      </w:r>
    </w:p>
    <w:p w:rsidR="00C81BF9" w:rsidRDefault="00C81BF9" w:rsidP="00C81B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36EE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81BF9" w:rsidRDefault="00C81BF9" w:rsidP="00C81BF9">
      <w:pPr>
        <w:rPr>
          <w:rFonts w:ascii="Times New Roman" w:hAnsi="Times New Roman" w:cs="Times New Roman"/>
        </w:rPr>
      </w:pPr>
    </w:p>
    <w:p w:rsidR="00C81BF9" w:rsidRDefault="00C81BF9" w:rsidP="00C81BF9">
      <w:pPr>
        <w:rPr>
          <w:rFonts w:ascii="Times New Roman" w:hAnsi="Times New Roman" w:cs="Times New Roman"/>
        </w:rPr>
      </w:pPr>
    </w:p>
    <w:p w:rsidR="00C81BF9" w:rsidRDefault="00C81BF9" w:rsidP="00C81B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September 2017</w:t>
      </w:r>
    </w:p>
    <w:p w:rsidR="006B2F86" w:rsidRPr="00E71FC3" w:rsidRDefault="00C81BF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1BF9" w:rsidRDefault="00C81BF9" w:rsidP="00E71FC3">
      <w:r>
        <w:separator/>
      </w:r>
    </w:p>
  </w:endnote>
  <w:endnote w:type="continuationSeparator" w:id="0">
    <w:p w:rsidR="00C81BF9" w:rsidRDefault="00C81BF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1BF9" w:rsidRDefault="00C81BF9" w:rsidP="00E71FC3">
      <w:r>
        <w:separator/>
      </w:r>
    </w:p>
  </w:footnote>
  <w:footnote w:type="continuationSeparator" w:id="0">
    <w:p w:rsidR="00C81BF9" w:rsidRDefault="00C81BF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BF9"/>
    <w:rsid w:val="001A7C09"/>
    <w:rsid w:val="00577BD5"/>
    <w:rsid w:val="00656CBA"/>
    <w:rsid w:val="006A1F77"/>
    <w:rsid w:val="00733BE7"/>
    <w:rsid w:val="00AB52E8"/>
    <w:rsid w:val="00B16D3F"/>
    <w:rsid w:val="00BB41AC"/>
    <w:rsid w:val="00C81BF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279225-D2E9-4418-88CE-FFD526D92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1BF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81B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2017-09-08T19:26:00Z</dcterms:created>
  <dcterms:modified xsi:type="dcterms:W3CDTF">2017-09-08T19:26:00Z</dcterms:modified>
</cp:coreProperties>
</file>